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3B3464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120F56" w:rsidRDefault="008D329F" w:rsidP="005A207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120F56" w:rsidRPr="00120F5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="005A2076">
              <w:t xml:space="preserve"> </w:t>
            </w:r>
            <w:r w:rsidR="005A2076" w:rsidRPr="005A207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ΚΩΝΙΚΗ ΦΙΑΛΗ  2000ml</w:t>
            </w:r>
            <w:r w:rsidR="00120F56" w:rsidRPr="00120F56">
              <w:rPr>
                <w:lang w:val="el-GR"/>
              </w:rPr>
              <w:t xml:space="preserve"> 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5A2076" w:rsidP="003B346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A207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ΚΩΝΙΚΗ ΦΙΑΛΗ ΑΠΌ BOROSILICATE GLASS 3.3, ΣΥΜΦΩΝΑ ΜΕ ISO 1773, 2000ml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120F5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5A207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5</w:t>
            </w: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20F56"/>
    <w:rsid w:val="0024151E"/>
    <w:rsid w:val="002C5B52"/>
    <w:rsid w:val="003B3464"/>
    <w:rsid w:val="005A2076"/>
    <w:rsid w:val="007C3968"/>
    <w:rsid w:val="008D329F"/>
    <w:rsid w:val="009A6F68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669DD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4A3C8D5</Template>
  <TotalTime>0</TotalTime>
  <Pages>1</Pages>
  <Words>45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2025-11-25T11:53:00Z</dcterms:created>
  <dcterms:modified xsi:type="dcterms:W3CDTF">2025-11-25T11:53:00Z</dcterms:modified>
</cp:coreProperties>
</file>